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C21FF1" w14:textId="77777777" w:rsidR="00EA501D" w:rsidRDefault="00EA501D" w:rsidP="00EA501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CLERK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fl.1451)</w:t>
      </w:r>
    </w:p>
    <w:p w14:paraId="3B501932" w14:textId="77777777" w:rsidR="00EA501D" w:rsidRDefault="00EA501D" w:rsidP="00EA501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Coventry.  Weaver.</w:t>
      </w:r>
    </w:p>
    <w:p w14:paraId="0AE3794B" w14:textId="77777777" w:rsidR="00EA501D" w:rsidRDefault="00EA501D" w:rsidP="00EA501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3B0FBD3" w14:textId="77777777" w:rsidR="00EA501D" w:rsidRDefault="00EA501D" w:rsidP="00EA501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7B9B5BA" w14:textId="77777777" w:rsidR="00EA501D" w:rsidRDefault="00EA501D" w:rsidP="00EA501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Feb.1451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at a meeting in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St.Mary’s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Hall about the cleaning of the city ditches.</w:t>
      </w:r>
    </w:p>
    <w:p w14:paraId="3A7D85E0" w14:textId="77777777" w:rsidR="00EA501D" w:rsidRDefault="00EA501D" w:rsidP="00EA501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(“Coventry </w:t>
      </w:r>
      <w:proofErr w:type="spellStart"/>
      <w:r>
        <w:rPr>
          <w:rFonts w:ascii="Times New Roman" w:hAnsi="Times New Roman" w:cs="Times New Roman"/>
          <w:sz w:val="24"/>
          <w:szCs w:val="24"/>
        </w:rPr>
        <w:t>Leet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Book” p.256)</w:t>
      </w:r>
    </w:p>
    <w:p w14:paraId="7C85AC07" w14:textId="77777777" w:rsidR="00EA501D" w:rsidRDefault="00EA501D" w:rsidP="00EA501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F257797" w14:textId="77777777" w:rsidR="00EA501D" w:rsidRDefault="00EA501D" w:rsidP="00EA501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B6996D3" w14:textId="77777777" w:rsidR="00EA501D" w:rsidRDefault="00EA501D" w:rsidP="00EA501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April 2021</w:t>
      </w:r>
    </w:p>
    <w:p w14:paraId="5C368E4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1FDDAC" w14:textId="77777777" w:rsidR="00EA501D" w:rsidRDefault="00EA501D" w:rsidP="009139A6">
      <w:r>
        <w:separator/>
      </w:r>
    </w:p>
  </w:endnote>
  <w:endnote w:type="continuationSeparator" w:id="0">
    <w:p w14:paraId="71286ECA" w14:textId="77777777" w:rsidR="00EA501D" w:rsidRDefault="00EA501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DB94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E6FF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2C8A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FE4DE2" w14:textId="77777777" w:rsidR="00EA501D" w:rsidRDefault="00EA501D" w:rsidP="009139A6">
      <w:r>
        <w:separator/>
      </w:r>
    </w:p>
  </w:footnote>
  <w:footnote w:type="continuationSeparator" w:id="0">
    <w:p w14:paraId="6C785A82" w14:textId="77777777" w:rsidR="00EA501D" w:rsidRDefault="00EA501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4EBD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9332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052D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501D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A501D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F1B427"/>
  <w15:chartTrackingRefBased/>
  <w15:docId w15:val="{93ED5A80-EE42-4EC0-B92B-C53B1AEE6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2021-04-30T15:40:00Z</dcterms:created>
  <dcterms:modified xsi:type="dcterms:W3CDTF">2021-04-30T15:41:00Z</dcterms:modified>
</cp:coreProperties>
</file>